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ACA" w:rsidRDefault="009A4ACA" w:rsidP="009A4ACA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9A4ACA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  <w:r w:rsidRPr="007372F2">
        <w:rPr>
          <w:rFonts w:asciiTheme="minorHAnsi" w:hAnsiTheme="minorHAnsi" w:cstheme="minorHAnsi"/>
          <w:noProof w:val="0"/>
          <w:sz w:val="20"/>
          <w:szCs w:val="20"/>
        </w:rPr>
        <w:t xml:space="preserve">PONUDNIK </w:t>
      </w:r>
    </w:p>
    <w:p w:rsidR="009A4ACA" w:rsidRPr="005327D1" w:rsidRDefault="009A4ACA" w:rsidP="009A4ACA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ermStart w:id="159983992" w:edGrp="everyone"/>
    <w:p w:rsidR="009A4ACA" w:rsidRPr="00F91411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59983992"/>
    </w:p>
    <w:p w:rsidR="009A4ACA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9A4ACA" w:rsidRDefault="009A4ACA" w:rsidP="009A4ACA">
      <w:pPr>
        <w:tabs>
          <w:tab w:val="left" w:pos="851"/>
        </w:tabs>
        <w:ind w:right="-2"/>
        <w:rPr>
          <w:rFonts w:asciiTheme="minorHAnsi" w:hAnsiTheme="minorHAnsi" w:cstheme="minorHAnsi"/>
          <w:noProof w:val="0"/>
          <w:sz w:val="20"/>
          <w:szCs w:val="20"/>
        </w:rPr>
      </w:pPr>
    </w:p>
    <w:p w:rsidR="009A4ACA" w:rsidRPr="00DC3218" w:rsidRDefault="009A4ACA" w:rsidP="009A4A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:rsidR="009A4ACA" w:rsidRDefault="009A4ACA" w:rsidP="009A4A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:rsidR="009A4ACA" w:rsidRDefault="009A4ACA" w:rsidP="009A4ACA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812"/>
      </w:tblGrid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619069450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619069450"/>
          </w:p>
        </w:tc>
      </w:tr>
      <w:tr w:rsidR="009A4ACA" w:rsidRPr="007372F2" w:rsidTr="00923C76">
        <w:trPr>
          <w:trHeight w:val="3118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064240613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64240613"/>
          </w:p>
        </w:tc>
      </w:tr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568803676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568803676"/>
          </w:p>
        </w:tc>
      </w:tr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Vrednost naročila brez DDV</w:t>
            </w:r>
          </w:p>
        </w:tc>
        <w:permStart w:id="453134377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58034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53134377"/>
          </w:p>
        </w:tc>
      </w:tr>
      <w:tr w:rsidR="009A4ACA" w:rsidRPr="007372F2" w:rsidTr="00923C76">
        <w:trPr>
          <w:trHeight w:val="68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Datum začetka in zaključka 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124881097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24881097"/>
          </w:p>
        </w:tc>
      </w:tr>
      <w:tr w:rsidR="009A4ACA" w:rsidRPr="007372F2" w:rsidTr="00923C76">
        <w:trPr>
          <w:trHeight w:val="1020"/>
        </w:trPr>
        <w:tc>
          <w:tcPr>
            <w:tcW w:w="2977" w:type="dxa"/>
            <w:shd w:val="clear" w:color="auto" w:fill="auto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</w:p>
        </w:tc>
        <w:permStart w:id="1021868194" w:edGrp="everyone"/>
        <w:tc>
          <w:tcPr>
            <w:tcW w:w="5812" w:type="dxa"/>
            <w:shd w:val="clear" w:color="auto" w:fill="auto"/>
            <w:vAlign w:val="center"/>
          </w:tcPr>
          <w:p w:rsidR="009A4ACA" w:rsidRPr="007372F2" w:rsidRDefault="009A4ACA" w:rsidP="00923C76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21868194"/>
          </w:p>
        </w:tc>
      </w:tr>
    </w:tbl>
    <w:p w:rsidR="009A4ACA" w:rsidRPr="00BA60CE" w:rsidRDefault="009A4ACA" w:rsidP="009A4ACA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9A4ACA" w:rsidRPr="00BA60CE" w:rsidRDefault="009A4ACA" w:rsidP="009A4ACA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  <w:t xml:space="preserve">Podpis </w:t>
      </w:r>
      <w:r>
        <w:rPr>
          <w:rFonts w:ascii="Calibri" w:eastAsia="Calibri" w:hAnsi="Calibri" w:cs="TT14o00"/>
          <w:sz w:val="20"/>
          <w:szCs w:val="20"/>
        </w:rPr>
        <w:t>ponudnika</w:t>
      </w:r>
      <w:r w:rsidRPr="00BA60CE">
        <w:rPr>
          <w:rFonts w:ascii="Calibri" w:eastAsia="Calibri" w:hAnsi="Calibri" w:cs="TT14o00"/>
          <w:sz w:val="20"/>
          <w:szCs w:val="20"/>
        </w:rPr>
        <w:t xml:space="preserve"> in žig:</w:t>
      </w:r>
    </w:p>
    <w:p w:rsidR="009A4ACA" w:rsidRPr="00BA60CE" w:rsidRDefault="009A4ACA" w:rsidP="009A4ACA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3F190C" w:rsidRPr="009A4ACA" w:rsidRDefault="009A4ACA" w:rsidP="009A4ACA">
      <w:pPr>
        <w:rPr>
          <w:rFonts w:eastAsia="Calibri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  <w:t xml:space="preserve">              </w:t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RPr="009A4ACA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13A" w:rsidRDefault="008E213A" w:rsidP="00184F9B">
      <w:r>
        <w:separator/>
      </w:r>
    </w:p>
  </w:endnote>
  <w:endnote w:type="continuationSeparator" w:id="0">
    <w:p w:rsidR="008E213A" w:rsidRDefault="008E213A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30D2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30D25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13A" w:rsidRDefault="008E213A" w:rsidP="00184F9B">
      <w:r>
        <w:separator/>
      </w:r>
    </w:p>
  </w:footnote>
  <w:footnote w:type="continuationSeparator" w:id="0">
    <w:p w:rsidR="008E213A" w:rsidRDefault="008E213A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3bedjZmqhXdpqf2+su2y/G8YsxFqBBXd8OLMsLhG8vNhGwW0JRX+ooDcsv4kIjB5fC0SllQgTAW0swsZqN4fCQ==" w:salt="qKgc2p5mG4BMs12qo7dEG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0D25"/>
    <w:rsid w:val="00031CEE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32AD"/>
    <w:rsid w:val="000A7836"/>
    <w:rsid w:val="000A7EDE"/>
    <w:rsid w:val="000B0E07"/>
    <w:rsid w:val="000B1B28"/>
    <w:rsid w:val="000B32C9"/>
    <w:rsid w:val="000B41E9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1B67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213A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A4ACA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34EF5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50D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B773A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F5BE9-868C-439B-9BDB-D71587792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0</TotalTime>
  <Pages>1</Pages>
  <Words>73</Words>
  <Characters>418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2</cp:revision>
  <cp:lastPrinted>2018-04-25T09:49:00Z</cp:lastPrinted>
  <dcterms:created xsi:type="dcterms:W3CDTF">2018-09-12T09:34:00Z</dcterms:created>
  <dcterms:modified xsi:type="dcterms:W3CDTF">2018-09-12T09:34:00Z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